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23B72" w14:textId="2E7A1962" w:rsidR="00197930" w:rsidRDefault="00197930" w:rsidP="00197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F3D22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70837" w:rsidRPr="00C70837">
        <w:rPr>
          <w:rFonts w:cs="Arial"/>
          <w:b/>
          <w:bCs/>
          <w:sz w:val="26"/>
          <w:szCs w:val="26"/>
        </w:rPr>
        <w:t>S5-235664</w:t>
      </w:r>
    </w:p>
    <w:p w14:paraId="6F8F6D89" w14:textId="77777777" w:rsidR="000F3D22" w:rsidRPr="000F3D22" w:rsidRDefault="000F3D22" w:rsidP="000F3D22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</w:rPr>
      </w:pPr>
      <w:r w:rsidRPr="000F3D22">
        <w:rPr>
          <w:rFonts w:ascii="Arial" w:hAnsi="Arial" w:cs="Arial"/>
          <w:b/>
          <w:sz w:val="24"/>
          <w:szCs w:val="24"/>
        </w:rPr>
        <w:t>Göteborg, Sweden, 21-25 August 2023</w:t>
      </w:r>
    </w:p>
    <w:p w14:paraId="6C6A1AE6" w14:textId="37584B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AA7E96">
        <w:rPr>
          <w:rFonts w:ascii="Arial" w:hAnsi="Arial"/>
          <w:b/>
          <w:lang w:val="en-US"/>
        </w:rPr>
        <w:tab/>
        <w:t>Ericsson</w:t>
      </w:r>
      <w:r w:rsidR="004B331B">
        <w:rPr>
          <w:rFonts w:ascii="Arial" w:hAnsi="Arial"/>
          <w:b/>
          <w:lang w:val="en-US"/>
        </w:rPr>
        <w:t>, Telefonica,</w:t>
      </w:r>
      <w:r w:rsidR="00EA1F3A">
        <w:rPr>
          <w:rFonts w:ascii="Arial" w:hAnsi="Arial"/>
          <w:b/>
          <w:lang w:val="en-US"/>
        </w:rPr>
        <w:t xml:space="preserve"> Deutsche Telekom</w:t>
      </w:r>
      <w:r w:rsidR="00175B6D">
        <w:rPr>
          <w:rFonts w:ascii="Arial" w:hAnsi="Arial"/>
          <w:b/>
          <w:lang w:val="en-US"/>
        </w:rPr>
        <w:t>, Huawei</w:t>
      </w:r>
      <w:r w:rsidR="00BB2958">
        <w:rPr>
          <w:rFonts w:ascii="Arial" w:hAnsi="Arial"/>
          <w:b/>
          <w:lang w:val="en-US"/>
        </w:rPr>
        <w:t xml:space="preserve"> </w:t>
      </w:r>
      <w:r w:rsidR="004B331B">
        <w:rPr>
          <w:rFonts w:ascii="Arial" w:hAnsi="Arial"/>
          <w:b/>
          <w:lang w:val="en-US"/>
        </w:rPr>
        <w:t xml:space="preserve"> </w:t>
      </w:r>
      <w:r>
        <w:rPr>
          <w:rFonts w:ascii="Arial" w:hAnsi="Arial"/>
          <w:b/>
          <w:lang w:val="en-US"/>
        </w:rPr>
        <w:tab/>
      </w:r>
    </w:p>
    <w:p w14:paraId="3D96ECC1" w14:textId="26A265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7E96">
        <w:rPr>
          <w:rFonts w:ascii="Arial" w:hAnsi="Arial" w:cs="Arial"/>
          <w:b/>
        </w:rPr>
        <w:t xml:space="preserve">Discussion paper on </w:t>
      </w:r>
      <w:r w:rsidR="00E45C84">
        <w:rPr>
          <w:rFonts w:ascii="Arial" w:hAnsi="Arial" w:cs="Arial"/>
          <w:b/>
        </w:rPr>
        <w:t>GST version and Release</w:t>
      </w:r>
    </w:p>
    <w:p w14:paraId="6205840C" w14:textId="50534F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8A7BBB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7E96" w:rsidRPr="00F2468D">
        <w:rPr>
          <w:rFonts w:ascii="Arial" w:hAnsi="Arial"/>
          <w:b/>
        </w:rPr>
        <w:t>6.3.9</w:t>
      </w:r>
    </w:p>
    <w:p w14:paraId="25D84E6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442B0A" w14:textId="1C374C18" w:rsidR="00C022E3" w:rsidRDefault="007E0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endorse the </w:t>
      </w:r>
      <w:r w:rsidR="00D716C0">
        <w:rPr>
          <w:b/>
          <w:i/>
        </w:rPr>
        <w:t>detailed proposal in section 4</w:t>
      </w:r>
      <w:r w:rsidR="00C022E3">
        <w:rPr>
          <w:b/>
          <w:i/>
        </w:rPr>
        <w:t>.</w:t>
      </w:r>
    </w:p>
    <w:p w14:paraId="3034213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4BA1C" w14:textId="6741E589" w:rsidR="003F0691" w:rsidRDefault="00C022E3" w:rsidP="003F0691">
      <w:pPr>
        <w:pStyle w:val="Reference"/>
      </w:pPr>
      <w:r w:rsidRPr="00AA7E96">
        <w:t>[</w:t>
      </w:r>
      <w:r w:rsidR="00A312D4">
        <w:t>1</w:t>
      </w:r>
      <w:r w:rsidRPr="00AA7E96">
        <w:t>]</w:t>
      </w:r>
      <w:r w:rsidRPr="00AA7E96">
        <w:tab/>
      </w:r>
      <w:hyperlink r:id="rId11" w:anchor="/55934-releases" w:history="1">
        <w:r w:rsidR="003F0691" w:rsidRPr="005417A3">
          <w:rPr>
            <w:rStyle w:val="Hyperlink"/>
          </w:rPr>
          <w:t xml:space="preserve">3GPP </w:t>
        </w:r>
        <w:r w:rsidR="005417A3" w:rsidRPr="005417A3">
          <w:rPr>
            <w:rStyle w:val="Hyperlink"/>
          </w:rPr>
          <w:t>Release</w:t>
        </w:r>
        <w:r w:rsidR="005417A3">
          <w:rPr>
            <w:rStyle w:val="Hyperlink"/>
          </w:rPr>
          <w:t>s</w:t>
        </w:r>
      </w:hyperlink>
    </w:p>
    <w:p w14:paraId="497B7629" w14:textId="29696DBC" w:rsidR="00C022E3" w:rsidRPr="00AA7E96" w:rsidRDefault="00AA7E96" w:rsidP="00AA7E96">
      <w:pPr>
        <w:pStyle w:val="Reference"/>
      </w:pPr>
      <w:r>
        <w:t>[</w:t>
      </w:r>
      <w:r w:rsidR="00A312D4">
        <w:t>2</w:t>
      </w:r>
      <w:r>
        <w:t>]</w:t>
      </w:r>
      <w:r>
        <w:tab/>
      </w:r>
      <w:hyperlink r:id="rId12" w:history="1">
        <w:r w:rsidRPr="00D90579">
          <w:rPr>
            <w:rStyle w:val="Hyperlink"/>
          </w:rPr>
          <w:t>GSMA NG.116</w:t>
        </w:r>
        <w:r w:rsidR="00A306EE" w:rsidRPr="00D90579">
          <w:rPr>
            <w:rStyle w:val="Hyperlink"/>
          </w:rPr>
          <w:t xml:space="preserve"> v</w:t>
        </w:r>
        <w:r w:rsidR="00D90579" w:rsidRPr="00D90579">
          <w:rPr>
            <w:rStyle w:val="Hyperlink"/>
          </w:rPr>
          <w:t>9.0</w:t>
        </w:r>
      </w:hyperlink>
    </w:p>
    <w:p w14:paraId="2070D16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0AE8225" w14:textId="155FE65D" w:rsidR="009C48F9" w:rsidRDefault="008C7C9C" w:rsidP="00AA7E96">
      <w:r>
        <w:t xml:space="preserve">The GSMA provides network slice requirements </w:t>
      </w:r>
      <w:r w:rsidR="00A06276">
        <w:t>from the mobile operator community</w:t>
      </w:r>
      <w:r w:rsidR="00D95975">
        <w:t xml:space="preserve">, see reference </w:t>
      </w:r>
      <w:r w:rsidR="00A8503B">
        <w:t xml:space="preserve">[2] for the latest version </w:t>
      </w:r>
      <w:r w:rsidR="00A06276">
        <w:t xml:space="preserve">and </w:t>
      </w:r>
      <w:r w:rsidR="00896152">
        <w:t xml:space="preserve">3GPP provides solutions </w:t>
      </w:r>
      <w:r w:rsidR="00EA2F32">
        <w:t xml:space="preserve">to the </w:t>
      </w:r>
      <w:r w:rsidR="009C48F9">
        <w:t>mobile communication services industry</w:t>
      </w:r>
      <w:r w:rsidR="00A8503B">
        <w:t>, see reference [1] for the release</w:t>
      </w:r>
      <w:r w:rsidR="007357A0">
        <w:t xml:space="preserve"> dates.</w:t>
      </w:r>
      <w:r w:rsidR="009C48F9">
        <w:t xml:space="preserve"> </w:t>
      </w:r>
      <w:r w:rsidR="006277D0">
        <w:t>The</w:t>
      </w:r>
      <w:r w:rsidR="00330415">
        <w:t xml:space="preserve"> GSMA published network slicing requirements</w:t>
      </w:r>
      <w:r w:rsidR="006714B9">
        <w:t xml:space="preserve"> </w:t>
      </w:r>
      <w:r w:rsidR="006277D0">
        <w:t xml:space="preserve">NG.116 </w:t>
      </w:r>
      <w:r w:rsidR="006714B9">
        <w:t xml:space="preserve">as per </w:t>
      </w:r>
      <w:r w:rsidR="006277D0">
        <w:t xml:space="preserve">the </w:t>
      </w:r>
      <w:r w:rsidR="006714B9">
        <w:t xml:space="preserve">following publication dates: </w:t>
      </w:r>
    </w:p>
    <w:p w14:paraId="2EA1BE35" w14:textId="6BAE4BFD" w:rsidR="00F46123" w:rsidRPr="00F46123" w:rsidRDefault="00F46123" w:rsidP="00F46123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Version 1.0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>23 May 2019</w:t>
      </w:r>
      <w:r w:rsidR="006060AC">
        <w:rPr>
          <w:sz w:val="20"/>
          <w:szCs w:val="20"/>
        </w:rPr>
        <w:t xml:space="preserve">  </w:t>
      </w:r>
    </w:p>
    <w:p w14:paraId="0E0AD61E" w14:textId="40579E52" w:rsidR="00F46123" w:rsidRPr="00F46123" w:rsidRDefault="00F46123" w:rsidP="00F46123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Version 2.0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>16 October 2019</w:t>
      </w:r>
    </w:p>
    <w:p w14:paraId="50C4EEBA" w14:textId="18A627D7" w:rsidR="00F46123" w:rsidRPr="00F46123" w:rsidRDefault="00F46123" w:rsidP="00F46123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Version 3.0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 xml:space="preserve">22 May 2020  </w:t>
      </w:r>
    </w:p>
    <w:p w14:paraId="2E072765" w14:textId="5F5E599B" w:rsidR="00F46123" w:rsidRPr="00F46123" w:rsidRDefault="00F46123" w:rsidP="00F46123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Version 4.0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>23 November 2020</w:t>
      </w:r>
    </w:p>
    <w:p w14:paraId="637F0EA7" w14:textId="42DA5DDF" w:rsidR="00F46123" w:rsidRPr="00F46123" w:rsidRDefault="00F46123" w:rsidP="00F46123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Version 5.0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>01 June 2021</w:t>
      </w:r>
    </w:p>
    <w:p w14:paraId="1C620904" w14:textId="3953318E" w:rsidR="00F46123" w:rsidRPr="00F46123" w:rsidRDefault="00F46123" w:rsidP="00F46123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Version 6.0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 xml:space="preserve">25 November 2021 </w:t>
      </w:r>
    </w:p>
    <w:p w14:paraId="7800AAF4" w14:textId="3AAAA397" w:rsidR="00F46123" w:rsidRPr="00F46123" w:rsidRDefault="00F46123" w:rsidP="00F46123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</w:t>
      </w:r>
      <w:hyperlink r:id="rId13" w:history="1">
        <w:r w:rsidRPr="00F46123">
          <w:rPr>
            <w:sz w:val="20"/>
            <w:szCs w:val="20"/>
          </w:rPr>
          <w:t>Version 7.0</w:t>
        </w:r>
      </w:hyperlink>
      <w:r w:rsidRPr="00F4612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 xml:space="preserve">17 June 2022  </w:t>
      </w:r>
    </w:p>
    <w:p w14:paraId="4CAB3DF0" w14:textId="5ED7551B" w:rsidR="00F46123" w:rsidRPr="00F46123" w:rsidRDefault="00F46123" w:rsidP="00F46123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</w:t>
      </w:r>
      <w:hyperlink r:id="rId14" w:history="1">
        <w:r w:rsidRPr="00F46123">
          <w:rPr>
            <w:sz w:val="20"/>
            <w:szCs w:val="20"/>
          </w:rPr>
          <w:t>Version 8.0</w:t>
        </w:r>
      </w:hyperlink>
      <w:r w:rsidRPr="00F4612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>27 January 2023</w:t>
      </w:r>
    </w:p>
    <w:p w14:paraId="6073FE39" w14:textId="47A0F53E" w:rsidR="00F46123" w:rsidRPr="00F46123" w:rsidRDefault="00F46123" w:rsidP="00F46123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</w:t>
      </w:r>
      <w:hyperlink r:id="rId15" w:history="1">
        <w:r w:rsidRPr="00F46123">
          <w:rPr>
            <w:sz w:val="20"/>
            <w:szCs w:val="20"/>
          </w:rPr>
          <w:t>Version 9.0</w:t>
        </w:r>
      </w:hyperlink>
      <w:r w:rsidRPr="00F4612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 xml:space="preserve">27 April 2023 </w:t>
      </w:r>
    </w:p>
    <w:p w14:paraId="067BF122" w14:textId="77777777" w:rsidR="00F46123" w:rsidRDefault="00F46123" w:rsidP="00AA7E96"/>
    <w:p w14:paraId="575EC403" w14:textId="0AA7D65B" w:rsidR="00F46123" w:rsidRDefault="0056343D" w:rsidP="00AA7E96">
      <w:r>
        <w:t xml:space="preserve">The 3GPP releases </w:t>
      </w:r>
      <w:r w:rsidR="00372B85">
        <w:t xml:space="preserve">have the </w:t>
      </w:r>
      <w:r w:rsidR="009A6713">
        <w:t xml:space="preserve">following </w:t>
      </w:r>
      <w:r w:rsidR="00E91D29">
        <w:t xml:space="preserve">release </w:t>
      </w:r>
      <w:r w:rsidR="00372B85">
        <w:t xml:space="preserve">end </w:t>
      </w:r>
      <w:r w:rsidR="009A6713">
        <w:t xml:space="preserve">dates: </w:t>
      </w:r>
    </w:p>
    <w:p w14:paraId="00901672" w14:textId="40109C38" w:rsidR="009A6713" w:rsidRDefault="00000000" w:rsidP="00AA7E96">
      <w:r>
        <w:rPr>
          <w:noProof/>
        </w:rPr>
        <w:pict w14:anchorId="7ECE1C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2.25pt;height:102.75pt;visibility:visible;mso-wrap-style:square">
            <v:imagedata r:id="rId16" o:title=""/>
          </v:shape>
        </w:pict>
      </w:r>
    </w:p>
    <w:p w14:paraId="693669AD" w14:textId="6346C6AE" w:rsidR="00A846D1" w:rsidRDefault="001F11E3" w:rsidP="00CA590C">
      <w:pPr>
        <w:pStyle w:val="NormalWeb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According to the above information the GST version maps to the 3GPP release as follows: </w:t>
      </w:r>
    </w:p>
    <w:p w14:paraId="48EBEA04" w14:textId="77777777" w:rsidR="00372B85" w:rsidRDefault="00372B85" w:rsidP="00CA590C">
      <w:pPr>
        <w:pStyle w:val="NormalWeb"/>
        <w:spacing w:after="0"/>
        <w:rPr>
          <w:sz w:val="20"/>
          <w:szCs w:val="20"/>
        </w:rPr>
      </w:pPr>
    </w:p>
    <w:p w14:paraId="6874890D" w14:textId="5C31BADB" w:rsidR="00CA590C" w:rsidRPr="00F46123" w:rsidRDefault="00CA590C" w:rsidP="00CA590C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Version 1.0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>23 May 2019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>------&gt; Rel-1</w:t>
      </w:r>
      <w:r>
        <w:rPr>
          <w:sz w:val="20"/>
          <w:szCs w:val="20"/>
        </w:rPr>
        <w:t>5</w:t>
      </w:r>
      <w:r w:rsidRPr="00F46123">
        <w:rPr>
          <w:sz w:val="20"/>
          <w:szCs w:val="20"/>
        </w:rPr>
        <w:t xml:space="preserve"> </w:t>
      </w:r>
      <w:r>
        <w:rPr>
          <w:sz w:val="20"/>
          <w:szCs w:val="20"/>
        </w:rPr>
        <w:t>End date</w:t>
      </w:r>
      <w:r w:rsidRPr="00F46123">
        <w:rPr>
          <w:sz w:val="20"/>
          <w:szCs w:val="20"/>
        </w:rPr>
        <w:t xml:space="preserve"> </w:t>
      </w:r>
      <w:r w:rsidR="009F3602">
        <w:rPr>
          <w:sz w:val="20"/>
          <w:szCs w:val="20"/>
        </w:rPr>
        <w:t xml:space="preserve">            </w:t>
      </w:r>
      <w:r w:rsidR="00BB2958">
        <w:rPr>
          <w:sz w:val="20"/>
          <w:szCs w:val="20"/>
        </w:rPr>
        <w:t xml:space="preserve"> </w:t>
      </w:r>
      <w:r w:rsidR="009F3602">
        <w:rPr>
          <w:sz w:val="20"/>
          <w:szCs w:val="20"/>
        </w:rPr>
        <w:t xml:space="preserve"> </w:t>
      </w:r>
      <w:r w:rsidR="00806139">
        <w:rPr>
          <w:sz w:val="20"/>
          <w:szCs w:val="20"/>
        </w:rPr>
        <w:t>07</w:t>
      </w:r>
      <w:r w:rsidR="0036201C" w:rsidRPr="00F46123">
        <w:rPr>
          <w:sz w:val="20"/>
          <w:szCs w:val="20"/>
        </w:rPr>
        <w:t xml:space="preserve"> </w:t>
      </w:r>
      <w:r w:rsidR="0036201C">
        <w:rPr>
          <w:sz w:val="20"/>
          <w:szCs w:val="20"/>
        </w:rPr>
        <w:t>Jun</w:t>
      </w:r>
      <w:r w:rsidR="0036201C" w:rsidRPr="00F46123">
        <w:rPr>
          <w:sz w:val="20"/>
          <w:szCs w:val="20"/>
        </w:rPr>
        <w:t xml:space="preserve"> 2019</w:t>
      </w:r>
    </w:p>
    <w:p w14:paraId="6A7C98C9" w14:textId="6FC7B9D9" w:rsidR="00CA590C" w:rsidRPr="00F46123" w:rsidRDefault="00CA590C" w:rsidP="00CA590C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Version 3.0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 xml:space="preserve">22 May 2020  ------&gt; Rel-16 </w:t>
      </w:r>
      <w:r>
        <w:rPr>
          <w:sz w:val="20"/>
          <w:szCs w:val="20"/>
        </w:rPr>
        <w:t>End date</w:t>
      </w:r>
      <w:r w:rsidRPr="00F46123">
        <w:rPr>
          <w:sz w:val="20"/>
          <w:szCs w:val="20"/>
        </w:rPr>
        <w:t xml:space="preserve"> </w:t>
      </w:r>
      <w:r w:rsidR="009F3602">
        <w:rPr>
          <w:sz w:val="20"/>
          <w:szCs w:val="20"/>
        </w:rPr>
        <w:t xml:space="preserve">             </w:t>
      </w:r>
      <w:r w:rsidR="00BB2958">
        <w:rPr>
          <w:sz w:val="20"/>
          <w:szCs w:val="20"/>
        </w:rPr>
        <w:t xml:space="preserve"> </w:t>
      </w:r>
      <w:r w:rsidR="00806139">
        <w:rPr>
          <w:sz w:val="20"/>
          <w:szCs w:val="20"/>
        </w:rPr>
        <w:t xml:space="preserve">03 </w:t>
      </w:r>
      <w:r w:rsidRPr="00F46123">
        <w:rPr>
          <w:sz w:val="20"/>
          <w:szCs w:val="20"/>
        </w:rPr>
        <w:t>Ju</w:t>
      </w:r>
      <w:r>
        <w:rPr>
          <w:sz w:val="20"/>
          <w:szCs w:val="20"/>
        </w:rPr>
        <w:t>l</w:t>
      </w:r>
      <w:r w:rsidR="00806139">
        <w:rPr>
          <w:sz w:val="20"/>
          <w:szCs w:val="20"/>
        </w:rPr>
        <w:t xml:space="preserve"> </w:t>
      </w:r>
      <w:r w:rsidRPr="00F46123">
        <w:rPr>
          <w:sz w:val="20"/>
          <w:szCs w:val="20"/>
        </w:rPr>
        <w:t>2020</w:t>
      </w:r>
    </w:p>
    <w:p w14:paraId="12F0A950" w14:textId="4186E9E4" w:rsidR="00CA590C" w:rsidRPr="00F46123" w:rsidRDefault="00CA590C" w:rsidP="00CA590C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Version 6.0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>25 Nov</w:t>
      </w:r>
      <w:r w:rsidR="00934B26">
        <w:rPr>
          <w:sz w:val="20"/>
          <w:szCs w:val="20"/>
        </w:rPr>
        <w:t xml:space="preserve"> </w:t>
      </w:r>
      <w:r w:rsidRPr="00F46123">
        <w:rPr>
          <w:sz w:val="20"/>
          <w:szCs w:val="20"/>
        </w:rPr>
        <w:t>2021</w:t>
      </w:r>
      <w:r w:rsidR="00934B26">
        <w:rPr>
          <w:sz w:val="20"/>
          <w:szCs w:val="20"/>
        </w:rPr>
        <w:t xml:space="preserve"> </w:t>
      </w:r>
      <w:r w:rsidRPr="00F46123">
        <w:rPr>
          <w:sz w:val="20"/>
          <w:szCs w:val="20"/>
        </w:rPr>
        <w:t xml:space="preserve"> ------&gt; Rel-17 </w:t>
      </w:r>
      <w:r>
        <w:rPr>
          <w:sz w:val="20"/>
          <w:szCs w:val="20"/>
        </w:rPr>
        <w:t>End date</w:t>
      </w:r>
      <w:r w:rsidRPr="00F46123">
        <w:rPr>
          <w:sz w:val="20"/>
          <w:szCs w:val="20"/>
        </w:rPr>
        <w:t xml:space="preserve"> </w:t>
      </w:r>
      <w:r w:rsidR="009F3602">
        <w:rPr>
          <w:sz w:val="20"/>
          <w:szCs w:val="20"/>
        </w:rPr>
        <w:t xml:space="preserve">              </w:t>
      </w:r>
      <w:r w:rsidR="00BB2958">
        <w:rPr>
          <w:sz w:val="20"/>
          <w:szCs w:val="20"/>
        </w:rPr>
        <w:t xml:space="preserve"> </w:t>
      </w:r>
      <w:r w:rsidR="009F3602">
        <w:rPr>
          <w:sz w:val="20"/>
          <w:szCs w:val="20"/>
        </w:rPr>
        <w:t xml:space="preserve">10 </w:t>
      </w:r>
      <w:r w:rsidRPr="00F46123">
        <w:rPr>
          <w:sz w:val="20"/>
          <w:szCs w:val="20"/>
        </w:rPr>
        <w:t>Jun</w:t>
      </w:r>
      <w:r w:rsidR="009F3602">
        <w:rPr>
          <w:sz w:val="20"/>
          <w:szCs w:val="20"/>
        </w:rPr>
        <w:t xml:space="preserve"> </w:t>
      </w:r>
      <w:r w:rsidRPr="00F46123">
        <w:rPr>
          <w:sz w:val="20"/>
          <w:szCs w:val="20"/>
        </w:rPr>
        <w:t>2022</w:t>
      </w:r>
    </w:p>
    <w:p w14:paraId="12B7859E" w14:textId="26678036" w:rsidR="00CA590C" w:rsidRPr="00F46123" w:rsidRDefault="00CA590C" w:rsidP="00CA590C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</w:t>
      </w:r>
      <w:hyperlink r:id="rId17" w:history="1">
        <w:r w:rsidRPr="00F46123">
          <w:rPr>
            <w:sz w:val="20"/>
            <w:szCs w:val="20"/>
          </w:rPr>
          <w:t>Version 9.0</w:t>
        </w:r>
      </w:hyperlink>
      <w:r w:rsidRPr="00F4612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>27 Apr</w:t>
      </w:r>
      <w:r w:rsidR="00934B26">
        <w:rPr>
          <w:sz w:val="20"/>
          <w:szCs w:val="20"/>
        </w:rPr>
        <w:t xml:space="preserve"> </w:t>
      </w:r>
      <w:r w:rsidRPr="00F46123">
        <w:rPr>
          <w:sz w:val="20"/>
          <w:szCs w:val="20"/>
        </w:rPr>
        <w:t xml:space="preserve">2023 </w:t>
      </w:r>
      <w:r w:rsidR="00934B26">
        <w:rPr>
          <w:sz w:val="20"/>
          <w:szCs w:val="20"/>
        </w:rPr>
        <w:t xml:space="preserve"> </w:t>
      </w:r>
      <w:r w:rsidRPr="00F46123">
        <w:rPr>
          <w:sz w:val="20"/>
          <w:szCs w:val="20"/>
        </w:rPr>
        <w:t xml:space="preserve">------&gt; Rel-18 </w:t>
      </w:r>
      <w:r w:rsidR="00173D0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planned End date </w:t>
      </w:r>
      <w:r w:rsidR="009F3602">
        <w:rPr>
          <w:sz w:val="20"/>
          <w:szCs w:val="20"/>
        </w:rPr>
        <w:t xml:space="preserve"> 21 </w:t>
      </w:r>
      <w:r w:rsidR="00934B26">
        <w:rPr>
          <w:sz w:val="20"/>
          <w:szCs w:val="20"/>
        </w:rPr>
        <w:t>Jun</w:t>
      </w:r>
      <w:r>
        <w:rPr>
          <w:sz w:val="20"/>
          <w:szCs w:val="20"/>
        </w:rPr>
        <w:t>-2024</w:t>
      </w:r>
    </w:p>
    <w:p w14:paraId="092FA02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5F79C07" w14:textId="405AA74E" w:rsidR="00236851" w:rsidRDefault="0034208E" w:rsidP="00236851">
      <w:r>
        <w:t xml:space="preserve">The group is asked to endorse </w:t>
      </w:r>
      <w:r w:rsidR="00236851">
        <w:t xml:space="preserve">that the network slice </w:t>
      </w:r>
      <w:r w:rsidR="00173D07">
        <w:t>management and orchestration d</w:t>
      </w:r>
      <w:r w:rsidR="00236851">
        <w:t xml:space="preserve">ocumentation is updated to support the following mapping between GST version and 3GPP release. </w:t>
      </w:r>
    </w:p>
    <w:p w14:paraId="5729729C" w14:textId="77777777" w:rsidR="00236851" w:rsidRPr="00F46123" w:rsidRDefault="00236851" w:rsidP="00236851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Version 3.0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 xml:space="preserve">------&gt; Rel-16 </w:t>
      </w:r>
    </w:p>
    <w:p w14:paraId="6C1EC21B" w14:textId="77777777" w:rsidR="00236851" w:rsidRPr="00F46123" w:rsidRDefault="00236851" w:rsidP="00236851">
      <w:pPr>
        <w:pStyle w:val="NormalWeb"/>
        <w:spacing w:after="0"/>
        <w:rPr>
          <w:sz w:val="20"/>
          <w:szCs w:val="20"/>
        </w:rPr>
      </w:pPr>
      <w:r w:rsidRPr="00F46123">
        <w:rPr>
          <w:sz w:val="20"/>
          <w:szCs w:val="20"/>
        </w:rPr>
        <w:t xml:space="preserve">Generic Network Slice Template Version 6.0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 xml:space="preserve">------&gt; Rel-17 </w:t>
      </w:r>
    </w:p>
    <w:p w14:paraId="73952F39" w14:textId="146FE2F9" w:rsidR="00B6483E" w:rsidRPr="00401B3C" w:rsidRDefault="00236851" w:rsidP="00B6483E">
      <w:pPr>
        <w:pStyle w:val="NormalWeb"/>
        <w:spacing w:after="0"/>
        <w:rPr>
          <w:u w:val="single"/>
          <w:lang w:eastAsia="en-IE"/>
        </w:rPr>
      </w:pPr>
      <w:r w:rsidRPr="00F46123">
        <w:rPr>
          <w:sz w:val="20"/>
          <w:szCs w:val="20"/>
        </w:rPr>
        <w:t xml:space="preserve">Generic Network Slice Template </w:t>
      </w:r>
      <w:hyperlink r:id="rId18" w:history="1">
        <w:r w:rsidRPr="00F46123">
          <w:rPr>
            <w:sz w:val="20"/>
            <w:szCs w:val="20"/>
          </w:rPr>
          <w:t>Version 9.0</w:t>
        </w:r>
      </w:hyperlink>
      <w:r w:rsidRPr="00F4612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F46123">
        <w:rPr>
          <w:sz w:val="20"/>
          <w:szCs w:val="20"/>
        </w:rPr>
        <w:t xml:space="preserve">------&gt; Rel-18 </w:t>
      </w:r>
      <w:r>
        <w:rPr>
          <w:sz w:val="20"/>
          <w:szCs w:val="20"/>
        </w:rPr>
        <w:t xml:space="preserve"> </w:t>
      </w:r>
      <w:r w:rsidR="00401B3C" w:rsidRPr="00401B3C">
        <w:rPr>
          <w:sz w:val="20"/>
          <w:szCs w:val="20"/>
        </w:rPr>
        <w:t xml:space="preserve">(Note: a new GST version, if published by GSMA before Jun 2024, may be updated </w:t>
      </w:r>
      <w:r w:rsidR="00401B3C" w:rsidRPr="00401B3C">
        <w:rPr>
          <w:sz w:val="20"/>
          <w:szCs w:val="20"/>
          <w:lang w:eastAsia="zh-CN"/>
        </w:rPr>
        <w:t>later</w:t>
      </w:r>
      <w:r w:rsidR="00401B3C" w:rsidRPr="00401B3C">
        <w:rPr>
          <w:sz w:val="20"/>
          <w:szCs w:val="20"/>
        </w:rPr>
        <w:t xml:space="preserve"> for the mapping with 3GPP Rel-18)</w:t>
      </w:r>
    </w:p>
    <w:p w14:paraId="403D9A4C" w14:textId="3D419C56" w:rsidR="000E6F1E" w:rsidRDefault="000E6F1E" w:rsidP="003D20A1">
      <w:pPr>
        <w:pStyle w:val="NormalWeb"/>
        <w:spacing w:after="0"/>
      </w:pPr>
    </w:p>
    <w:p w14:paraId="00E37402" w14:textId="7E85D6D7" w:rsidR="0051568C" w:rsidRPr="0051568C" w:rsidRDefault="0051568C" w:rsidP="005612F1"/>
    <w:sectPr w:rsidR="0051568C" w:rsidRPr="0051568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98C66" w14:textId="77777777" w:rsidR="00A85FD7" w:rsidRDefault="00A85FD7">
      <w:r>
        <w:separator/>
      </w:r>
    </w:p>
  </w:endnote>
  <w:endnote w:type="continuationSeparator" w:id="0">
    <w:p w14:paraId="5EAC87E6" w14:textId="77777777" w:rsidR="00A85FD7" w:rsidRDefault="00A85FD7">
      <w:r>
        <w:continuationSeparator/>
      </w:r>
    </w:p>
  </w:endnote>
  <w:endnote w:type="continuationNotice" w:id="1">
    <w:p w14:paraId="73DFF8DF" w14:textId="77777777" w:rsidR="00A85FD7" w:rsidRDefault="00A85F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F4C54" w14:textId="77777777" w:rsidR="00A85FD7" w:rsidRDefault="00A85FD7">
      <w:r>
        <w:separator/>
      </w:r>
    </w:p>
  </w:footnote>
  <w:footnote w:type="continuationSeparator" w:id="0">
    <w:p w14:paraId="68E00993" w14:textId="77777777" w:rsidR="00A85FD7" w:rsidRDefault="00A85FD7">
      <w:r>
        <w:continuationSeparator/>
      </w:r>
    </w:p>
  </w:footnote>
  <w:footnote w:type="continuationNotice" w:id="1">
    <w:p w14:paraId="1E3A5614" w14:textId="77777777" w:rsidR="00A85FD7" w:rsidRDefault="00A85F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85231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58562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19247621">
    <w:abstractNumId w:val="13"/>
  </w:num>
  <w:num w:numId="4" w16cid:durableId="726148656">
    <w:abstractNumId w:val="16"/>
  </w:num>
  <w:num w:numId="5" w16cid:durableId="1171337717">
    <w:abstractNumId w:val="15"/>
  </w:num>
  <w:num w:numId="6" w16cid:durableId="1025599611">
    <w:abstractNumId w:val="11"/>
  </w:num>
  <w:num w:numId="7" w16cid:durableId="1953904311">
    <w:abstractNumId w:val="12"/>
  </w:num>
  <w:num w:numId="8" w16cid:durableId="1266301596">
    <w:abstractNumId w:val="20"/>
  </w:num>
  <w:num w:numId="9" w16cid:durableId="683168153">
    <w:abstractNumId w:val="18"/>
  </w:num>
  <w:num w:numId="10" w16cid:durableId="638726317">
    <w:abstractNumId w:val="19"/>
  </w:num>
  <w:num w:numId="11" w16cid:durableId="714935225">
    <w:abstractNumId w:val="14"/>
  </w:num>
  <w:num w:numId="12" w16cid:durableId="2028945906">
    <w:abstractNumId w:val="17"/>
  </w:num>
  <w:num w:numId="13" w16cid:durableId="637224767">
    <w:abstractNumId w:val="9"/>
  </w:num>
  <w:num w:numId="14" w16cid:durableId="248663020">
    <w:abstractNumId w:val="7"/>
  </w:num>
  <w:num w:numId="15" w16cid:durableId="1397900762">
    <w:abstractNumId w:val="6"/>
  </w:num>
  <w:num w:numId="16" w16cid:durableId="2082674806">
    <w:abstractNumId w:val="5"/>
  </w:num>
  <w:num w:numId="17" w16cid:durableId="213784504">
    <w:abstractNumId w:val="4"/>
  </w:num>
  <w:num w:numId="18" w16cid:durableId="854616838">
    <w:abstractNumId w:val="8"/>
  </w:num>
  <w:num w:numId="19" w16cid:durableId="348870978">
    <w:abstractNumId w:val="3"/>
  </w:num>
  <w:num w:numId="20" w16cid:durableId="207956660">
    <w:abstractNumId w:val="2"/>
  </w:num>
  <w:num w:numId="21" w16cid:durableId="1683360391">
    <w:abstractNumId w:val="1"/>
  </w:num>
  <w:num w:numId="22" w16cid:durableId="20743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1EE"/>
    <w:rsid w:val="000047FC"/>
    <w:rsid w:val="00012515"/>
    <w:rsid w:val="00016FA9"/>
    <w:rsid w:val="000230A3"/>
    <w:rsid w:val="000270D8"/>
    <w:rsid w:val="00036F17"/>
    <w:rsid w:val="0003787F"/>
    <w:rsid w:val="00044431"/>
    <w:rsid w:val="00046389"/>
    <w:rsid w:val="000572DF"/>
    <w:rsid w:val="00071DFE"/>
    <w:rsid w:val="000732B4"/>
    <w:rsid w:val="00074722"/>
    <w:rsid w:val="00074C07"/>
    <w:rsid w:val="000819D8"/>
    <w:rsid w:val="0009005D"/>
    <w:rsid w:val="000934A6"/>
    <w:rsid w:val="000A2C6C"/>
    <w:rsid w:val="000A4660"/>
    <w:rsid w:val="000A6262"/>
    <w:rsid w:val="000C3F39"/>
    <w:rsid w:val="000C6773"/>
    <w:rsid w:val="000D12A1"/>
    <w:rsid w:val="000D1B5B"/>
    <w:rsid w:val="000E626A"/>
    <w:rsid w:val="000E671C"/>
    <w:rsid w:val="000E6F1E"/>
    <w:rsid w:val="000F09D6"/>
    <w:rsid w:val="000F3D22"/>
    <w:rsid w:val="000F437A"/>
    <w:rsid w:val="0010401F"/>
    <w:rsid w:val="00112FC3"/>
    <w:rsid w:val="001406F3"/>
    <w:rsid w:val="001451A5"/>
    <w:rsid w:val="00152C34"/>
    <w:rsid w:val="00153C5E"/>
    <w:rsid w:val="00153FC3"/>
    <w:rsid w:val="00155AD8"/>
    <w:rsid w:val="00163BE6"/>
    <w:rsid w:val="0017272E"/>
    <w:rsid w:val="00173D07"/>
    <w:rsid w:val="00173FA3"/>
    <w:rsid w:val="00175B6D"/>
    <w:rsid w:val="00184B6F"/>
    <w:rsid w:val="001861E5"/>
    <w:rsid w:val="00197930"/>
    <w:rsid w:val="001A7F1C"/>
    <w:rsid w:val="001B1652"/>
    <w:rsid w:val="001C3EC8"/>
    <w:rsid w:val="001D2BD4"/>
    <w:rsid w:val="001D4258"/>
    <w:rsid w:val="001D6911"/>
    <w:rsid w:val="001D763B"/>
    <w:rsid w:val="001F11E3"/>
    <w:rsid w:val="00201947"/>
    <w:rsid w:val="0020395B"/>
    <w:rsid w:val="002046CB"/>
    <w:rsid w:val="00204DC9"/>
    <w:rsid w:val="002062C0"/>
    <w:rsid w:val="00215130"/>
    <w:rsid w:val="0022728E"/>
    <w:rsid w:val="00230002"/>
    <w:rsid w:val="0023565A"/>
    <w:rsid w:val="00236851"/>
    <w:rsid w:val="00244C9A"/>
    <w:rsid w:val="00247216"/>
    <w:rsid w:val="00265CE9"/>
    <w:rsid w:val="00266700"/>
    <w:rsid w:val="002671B0"/>
    <w:rsid w:val="00274477"/>
    <w:rsid w:val="0027760C"/>
    <w:rsid w:val="00287C86"/>
    <w:rsid w:val="002923C6"/>
    <w:rsid w:val="00295EFD"/>
    <w:rsid w:val="002A1857"/>
    <w:rsid w:val="002C6E48"/>
    <w:rsid w:val="002C7F38"/>
    <w:rsid w:val="002D4832"/>
    <w:rsid w:val="002E326B"/>
    <w:rsid w:val="002F7AF0"/>
    <w:rsid w:val="0030628A"/>
    <w:rsid w:val="003179CE"/>
    <w:rsid w:val="00330415"/>
    <w:rsid w:val="00337A75"/>
    <w:rsid w:val="0034208E"/>
    <w:rsid w:val="0035122B"/>
    <w:rsid w:val="00353451"/>
    <w:rsid w:val="003612BE"/>
    <w:rsid w:val="0036201C"/>
    <w:rsid w:val="00365672"/>
    <w:rsid w:val="00371032"/>
    <w:rsid w:val="00371B44"/>
    <w:rsid w:val="00372B85"/>
    <w:rsid w:val="003932CB"/>
    <w:rsid w:val="00394EB9"/>
    <w:rsid w:val="003978AD"/>
    <w:rsid w:val="003A3AB8"/>
    <w:rsid w:val="003A7A02"/>
    <w:rsid w:val="003C122B"/>
    <w:rsid w:val="003C23E8"/>
    <w:rsid w:val="003C5A97"/>
    <w:rsid w:val="003C7A04"/>
    <w:rsid w:val="003D0746"/>
    <w:rsid w:val="003D20A1"/>
    <w:rsid w:val="003E730E"/>
    <w:rsid w:val="003F0691"/>
    <w:rsid w:val="003F52B2"/>
    <w:rsid w:val="00401B3C"/>
    <w:rsid w:val="00440414"/>
    <w:rsid w:val="00445531"/>
    <w:rsid w:val="004558E9"/>
    <w:rsid w:val="0045777E"/>
    <w:rsid w:val="00490A28"/>
    <w:rsid w:val="00497A00"/>
    <w:rsid w:val="004B331B"/>
    <w:rsid w:val="004B3753"/>
    <w:rsid w:val="004B4C35"/>
    <w:rsid w:val="004C31D2"/>
    <w:rsid w:val="004D55C2"/>
    <w:rsid w:val="004D7C5A"/>
    <w:rsid w:val="0050086D"/>
    <w:rsid w:val="0051568C"/>
    <w:rsid w:val="00516E4E"/>
    <w:rsid w:val="00521131"/>
    <w:rsid w:val="00527C0B"/>
    <w:rsid w:val="0053552C"/>
    <w:rsid w:val="005410F6"/>
    <w:rsid w:val="005417A3"/>
    <w:rsid w:val="0055412D"/>
    <w:rsid w:val="005612F1"/>
    <w:rsid w:val="00562B4D"/>
    <w:rsid w:val="0056343D"/>
    <w:rsid w:val="00565FE0"/>
    <w:rsid w:val="005729C4"/>
    <w:rsid w:val="00576A38"/>
    <w:rsid w:val="00577BC6"/>
    <w:rsid w:val="0059227B"/>
    <w:rsid w:val="005A018B"/>
    <w:rsid w:val="005A4BB6"/>
    <w:rsid w:val="005B0966"/>
    <w:rsid w:val="005B365F"/>
    <w:rsid w:val="005B692D"/>
    <w:rsid w:val="005B795D"/>
    <w:rsid w:val="005C1686"/>
    <w:rsid w:val="005D1586"/>
    <w:rsid w:val="005D3861"/>
    <w:rsid w:val="005E0E7F"/>
    <w:rsid w:val="006060AC"/>
    <w:rsid w:val="00610508"/>
    <w:rsid w:val="00613820"/>
    <w:rsid w:val="006277D0"/>
    <w:rsid w:val="0063115D"/>
    <w:rsid w:val="00633C74"/>
    <w:rsid w:val="0064276D"/>
    <w:rsid w:val="00645C90"/>
    <w:rsid w:val="006469D9"/>
    <w:rsid w:val="00652248"/>
    <w:rsid w:val="00657B80"/>
    <w:rsid w:val="00665721"/>
    <w:rsid w:val="006714B9"/>
    <w:rsid w:val="00675B3C"/>
    <w:rsid w:val="0069495C"/>
    <w:rsid w:val="00696A09"/>
    <w:rsid w:val="006A469E"/>
    <w:rsid w:val="006B5153"/>
    <w:rsid w:val="006D340A"/>
    <w:rsid w:val="006E221D"/>
    <w:rsid w:val="006F5A48"/>
    <w:rsid w:val="00700E92"/>
    <w:rsid w:val="00715A1D"/>
    <w:rsid w:val="0073292F"/>
    <w:rsid w:val="007357A0"/>
    <w:rsid w:val="00757DB5"/>
    <w:rsid w:val="00760BB0"/>
    <w:rsid w:val="00761440"/>
    <w:rsid w:val="0076157A"/>
    <w:rsid w:val="0078159A"/>
    <w:rsid w:val="00784593"/>
    <w:rsid w:val="007A00EF"/>
    <w:rsid w:val="007B19EA"/>
    <w:rsid w:val="007B684A"/>
    <w:rsid w:val="007C0A2D"/>
    <w:rsid w:val="007C19C8"/>
    <w:rsid w:val="007C27B0"/>
    <w:rsid w:val="007D1E10"/>
    <w:rsid w:val="007D3AB3"/>
    <w:rsid w:val="007D72F3"/>
    <w:rsid w:val="007E07B1"/>
    <w:rsid w:val="007E3BEF"/>
    <w:rsid w:val="007F300B"/>
    <w:rsid w:val="007F4F59"/>
    <w:rsid w:val="008014C3"/>
    <w:rsid w:val="00806139"/>
    <w:rsid w:val="00830548"/>
    <w:rsid w:val="00850812"/>
    <w:rsid w:val="00876B9A"/>
    <w:rsid w:val="00886CBD"/>
    <w:rsid w:val="008933BF"/>
    <w:rsid w:val="00896152"/>
    <w:rsid w:val="008A10C4"/>
    <w:rsid w:val="008A10CD"/>
    <w:rsid w:val="008B0248"/>
    <w:rsid w:val="008B2BB3"/>
    <w:rsid w:val="008C7C9C"/>
    <w:rsid w:val="008D191D"/>
    <w:rsid w:val="008D5EEE"/>
    <w:rsid w:val="008E047E"/>
    <w:rsid w:val="008E6C27"/>
    <w:rsid w:val="008F5F33"/>
    <w:rsid w:val="0091046A"/>
    <w:rsid w:val="00922BDD"/>
    <w:rsid w:val="00926ABD"/>
    <w:rsid w:val="00934B26"/>
    <w:rsid w:val="009472DC"/>
    <w:rsid w:val="00947F4E"/>
    <w:rsid w:val="00966D47"/>
    <w:rsid w:val="00982E91"/>
    <w:rsid w:val="00991CA5"/>
    <w:rsid w:val="00992312"/>
    <w:rsid w:val="0099590B"/>
    <w:rsid w:val="009A5CC4"/>
    <w:rsid w:val="009A6713"/>
    <w:rsid w:val="009C0DED"/>
    <w:rsid w:val="009C48F9"/>
    <w:rsid w:val="009C4CAD"/>
    <w:rsid w:val="009D3383"/>
    <w:rsid w:val="009D69ED"/>
    <w:rsid w:val="009E22B8"/>
    <w:rsid w:val="009F3602"/>
    <w:rsid w:val="009F46D7"/>
    <w:rsid w:val="00A06276"/>
    <w:rsid w:val="00A20ED6"/>
    <w:rsid w:val="00A235DC"/>
    <w:rsid w:val="00A306EE"/>
    <w:rsid w:val="00A312D4"/>
    <w:rsid w:val="00A37D7F"/>
    <w:rsid w:val="00A42D2B"/>
    <w:rsid w:val="00A46410"/>
    <w:rsid w:val="00A57688"/>
    <w:rsid w:val="00A842E9"/>
    <w:rsid w:val="00A846D1"/>
    <w:rsid w:val="00A84A94"/>
    <w:rsid w:val="00A8503B"/>
    <w:rsid w:val="00A85FD7"/>
    <w:rsid w:val="00A946D6"/>
    <w:rsid w:val="00AA0670"/>
    <w:rsid w:val="00AA5110"/>
    <w:rsid w:val="00AA7E96"/>
    <w:rsid w:val="00AB5C12"/>
    <w:rsid w:val="00AC1D5D"/>
    <w:rsid w:val="00AC7ED3"/>
    <w:rsid w:val="00AD1DAA"/>
    <w:rsid w:val="00AE0B5D"/>
    <w:rsid w:val="00AE4007"/>
    <w:rsid w:val="00AE6D3C"/>
    <w:rsid w:val="00AF1E23"/>
    <w:rsid w:val="00AF7F81"/>
    <w:rsid w:val="00B01AFF"/>
    <w:rsid w:val="00B05CC7"/>
    <w:rsid w:val="00B10A81"/>
    <w:rsid w:val="00B10D4A"/>
    <w:rsid w:val="00B138DB"/>
    <w:rsid w:val="00B1509D"/>
    <w:rsid w:val="00B24B88"/>
    <w:rsid w:val="00B27E39"/>
    <w:rsid w:val="00B350D8"/>
    <w:rsid w:val="00B62EAE"/>
    <w:rsid w:val="00B6483E"/>
    <w:rsid w:val="00B6793C"/>
    <w:rsid w:val="00B76763"/>
    <w:rsid w:val="00B7732B"/>
    <w:rsid w:val="00B82320"/>
    <w:rsid w:val="00B879F0"/>
    <w:rsid w:val="00B9190F"/>
    <w:rsid w:val="00BA20FF"/>
    <w:rsid w:val="00BB2958"/>
    <w:rsid w:val="00BC25AA"/>
    <w:rsid w:val="00BC7DE2"/>
    <w:rsid w:val="00BD4B55"/>
    <w:rsid w:val="00C022E3"/>
    <w:rsid w:val="00C208B6"/>
    <w:rsid w:val="00C22D17"/>
    <w:rsid w:val="00C26BB2"/>
    <w:rsid w:val="00C27C2F"/>
    <w:rsid w:val="00C43F38"/>
    <w:rsid w:val="00C463C1"/>
    <w:rsid w:val="00C4712D"/>
    <w:rsid w:val="00C50858"/>
    <w:rsid w:val="00C555C9"/>
    <w:rsid w:val="00C70837"/>
    <w:rsid w:val="00C712B7"/>
    <w:rsid w:val="00C8333C"/>
    <w:rsid w:val="00C84DAE"/>
    <w:rsid w:val="00C948E1"/>
    <w:rsid w:val="00C94F55"/>
    <w:rsid w:val="00CA590C"/>
    <w:rsid w:val="00CA7D62"/>
    <w:rsid w:val="00CB07A8"/>
    <w:rsid w:val="00CC1255"/>
    <w:rsid w:val="00CD4A57"/>
    <w:rsid w:val="00CE13F5"/>
    <w:rsid w:val="00CE43E3"/>
    <w:rsid w:val="00D03506"/>
    <w:rsid w:val="00D1278E"/>
    <w:rsid w:val="00D146F1"/>
    <w:rsid w:val="00D33604"/>
    <w:rsid w:val="00D37B08"/>
    <w:rsid w:val="00D42F78"/>
    <w:rsid w:val="00D437FF"/>
    <w:rsid w:val="00D43ECC"/>
    <w:rsid w:val="00D5130C"/>
    <w:rsid w:val="00D54A2B"/>
    <w:rsid w:val="00D60BDE"/>
    <w:rsid w:val="00D62265"/>
    <w:rsid w:val="00D665B0"/>
    <w:rsid w:val="00D716C0"/>
    <w:rsid w:val="00D73770"/>
    <w:rsid w:val="00D8512E"/>
    <w:rsid w:val="00D90579"/>
    <w:rsid w:val="00D95975"/>
    <w:rsid w:val="00DA1E58"/>
    <w:rsid w:val="00DB0CCD"/>
    <w:rsid w:val="00DC1055"/>
    <w:rsid w:val="00DD12C1"/>
    <w:rsid w:val="00DE4EF2"/>
    <w:rsid w:val="00DF017A"/>
    <w:rsid w:val="00DF2C0E"/>
    <w:rsid w:val="00DF4626"/>
    <w:rsid w:val="00E026BC"/>
    <w:rsid w:val="00E04DB6"/>
    <w:rsid w:val="00E06FFB"/>
    <w:rsid w:val="00E218EF"/>
    <w:rsid w:val="00E30155"/>
    <w:rsid w:val="00E45C84"/>
    <w:rsid w:val="00E56282"/>
    <w:rsid w:val="00E653DC"/>
    <w:rsid w:val="00E70ED2"/>
    <w:rsid w:val="00E752D6"/>
    <w:rsid w:val="00E87D22"/>
    <w:rsid w:val="00E91D29"/>
    <w:rsid w:val="00E91FE1"/>
    <w:rsid w:val="00E96F08"/>
    <w:rsid w:val="00EA1F3A"/>
    <w:rsid w:val="00EA2F32"/>
    <w:rsid w:val="00EA5E95"/>
    <w:rsid w:val="00EB79E7"/>
    <w:rsid w:val="00ED12EA"/>
    <w:rsid w:val="00ED3A48"/>
    <w:rsid w:val="00ED4954"/>
    <w:rsid w:val="00ED5A43"/>
    <w:rsid w:val="00EE0943"/>
    <w:rsid w:val="00EE33A2"/>
    <w:rsid w:val="00F003F2"/>
    <w:rsid w:val="00F14EF7"/>
    <w:rsid w:val="00F2468D"/>
    <w:rsid w:val="00F3013C"/>
    <w:rsid w:val="00F30B25"/>
    <w:rsid w:val="00F4230C"/>
    <w:rsid w:val="00F46123"/>
    <w:rsid w:val="00F65AD2"/>
    <w:rsid w:val="00F67A1C"/>
    <w:rsid w:val="00F82C5B"/>
    <w:rsid w:val="00F8555F"/>
    <w:rsid w:val="00F91068"/>
    <w:rsid w:val="00F91C5B"/>
    <w:rsid w:val="00F96DA9"/>
    <w:rsid w:val="00FA2A7B"/>
    <w:rsid w:val="00FA4A47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1DB352"/>
  <w15:chartTrackingRefBased/>
  <w15:docId w15:val="{7BA41767-EECC-4F58-A9CD-F0C1E088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AA7E9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D665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A01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463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01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sma.com/newsroom/wp-content/uploads/NG.116-v7.0.pdf" TargetMode="External"/><Relationship Id="rId18" Type="http://schemas.openxmlformats.org/officeDocument/2006/relationships/hyperlink" Target="https://www.gsma.com/newsroom/wp-content/uploads/NG.116-v9.0-1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sma.com/newsroom/resources/ng-116-generic-network-slice-template-v9-0/" TargetMode="External"/><Relationship Id="rId17" Type="http://schemas.openxmlformats.org/officeDocument/2006/relationships/hyperlink" Target="https://www.gsma.com/newsroom/wp-content/uploads/NG.116-v9.0-1.pdf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gsma.com/newsroom/wp-content/uploads/NG.116-v9.0-1.pdf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sma.com/newsroom/wp-content/uploads/NG.116-v8.0-1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EC2D9DF-00C0-4934-A8F9-EA1D431F3D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16B9DC-39CA-44D2-8C37-4F40465B6F0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E6A5862-BB39-4A1E-ABB7-00DC9BFA1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221017-41A3-44A3-9764-E1699BE3F0A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2904</CharactersWithSpaces>
  <SharedDoc>false</SharedDoc>
  <HLinks>
    <vt:vector size="12" baseType="variant">
      <vt:variant>
        <vt:i4>6750267</vt:i4>
      </vt:variant>
      <vt:variant>
        <vt:i4>3</vt:i4>
      </vt:variant>
      <vt:variant>
        <vt:i4>0</vt:i4>
      </vt:variant>
      <vt:variant>
        <vt:i4>5</vt:i4>
      </vt:variant>
      <vt:variant>
        <vt:lpwstr>https://www.gsma.com/newsroom/wp-content/uploads/NG.116-v1.0-4.pdf</vt:lpwstr>
      </vt:variant>
      <vt:variant>
        <vt:lpwstr/>
      </vt:variant>
      <vt:variant>
        <vt:i4>5898262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https://www.gsma.com/newsroom/wp-content/uploads/NG.116-v8.0.pdf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204</cp:revision>
  <cp:lastPrinted>1900-01-01T00:00:00Z</cp:lastPrinted>
  <dcterms:created xsi:type="dcterms:W3CDTF">2023-06-23T13:07:00Z</dcterms:created>
  <dcterms:modified xsi:type="dcterms:W3CDTF">2023-08-11T13:54:00Z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